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2D1B96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2BD3B355"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润润5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巨方勤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611A4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43A0A57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2A62925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321D1CC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32BE1A1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45B3B716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1A6EA6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2BC16B3C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10.7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2024.10.13</w:t>
            </w:r>
          </w:p>
        </w:tc>
        <w:tc>
          <w:tcPr>
            <w:tcW w:w="1249" w:type="dxa"/>
            <w:vAlign w:val="center"/>
          </w:tcPr>
          <w:p w14:paraId="32F76FB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0A1D489F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食物中毒安全知识</w:t>
            </w:r>
          </w:p>
        </w:tc>
        <w:tc>
          <w:tcPr>
            <w:tcW w:w="1227" w:type="dxa"/>
            <w:vAlign w:val="center"/>
          </w:tcPr>
          <w:p w14:paraId="3506ED6C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5A76105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70E5C55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458817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5A2CB06A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655185" cy="6206490"/>
                  <wp:effectExtent l="0" t="0" r="5715" b="3810"/>
                  <wp:docPr id="4" name="图片 4" descr="C:/Users/JUFANGQIN/Desktop/4caabb3018d71da5155248ea1f4b9b05.png4caabb3018d71da5155248ea1f4b9b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JUFANGQIN/Desktop/4caabb3018d71da5155248ea1f4b9b05.png4caabb3018d71da5155248ea1f4b9b0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21874" r="218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5185" cy="6206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B4C145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035F818A"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润润5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巨方勤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6AC962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1E15E5D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553EA4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1F25F8A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09C96CEA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4B6F523C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6D5705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23F3ED21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10.21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2024.10.27</w:t>
            </w:r>
          </w:p>
        </w:tc>
        <w:tc>
          <w:tcPr>
            <w:tcW w:w="1249" w:type="dxa"/>
            <w:vAlign w:val="center"/>
          </w:tcPr>
          <w:p w14:paraId="1AD06F6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8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0003FA7F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幼儿园食品安全宣传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 w14:paraId="224C7CD2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6F4EF44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369A1888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53ECE9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40B5EDF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87495" cy="5450205"/>
                  <wp:effectExtent l="0" t="0" r="1905" b="10795"/>
                  <wp:docPr id="1" name="图片 1" descr="C:/Users/JUFANGQIN/Desktop/92d16996d68ea2cb0a24f1a38f9709f2.png92d16996d68ea2cb0a24f1a38f9709f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JUFANGQIN/Desktop/92d16996d68ea2cb0a24f1a38f9709f2.png92d16996d68ea2cb0a24f1a38f9709f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21880" r="218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7495" cy="545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24C0C9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76DBCA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A59BD5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oNotHyphenateCaps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BmNzk5ODhhNmM5OTI0ZDExNjZkMGEyNGY1YjIyZjg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6F6B27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D667C10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E3A7BDA"/>
    <w:rsid w:val="2E7D3FCB"/>
    <w:rsid w:val="2F1A3574"/>
    <w:rsid w:val="2FBB411A"/>
    <w:rsid w:val="2FC601BF"/>
    <w:rsid w:val="304D43F8"/>
    <w:rsid w:val="30B73988"/>
    <w:rsid w:val="31873AB7"/>
    <w:rsid w:val="333A0958"/>
    <w:rsid w:val="3342066A"/>
    <w:rsid w:val="34345A9F"/>
    <w:rsid w:val="3440369D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84036D5"/>
    <w:rsid w:val="59864081"/>
    <w:rsid w:val="5AA47FD9"/>
    <w:rsid w:val="5AA5593F"/>
    <w:rsid w:val="5AD22D98"/>
    <w:rsid w:val="5B053E73"/>
    <w:rsid w:val="5B213092"/>
    <w:rsid w:val="5BEA226F"/>
    <w:rsid w:val="5BEF4B21"/>
    <w:rsid w:val="5BFF03C8"/>
    <w:rsid w:val="5CBC5AAE"/>
    <w:rsid w:val="5CCD62BD"/>
    <w:rsid w:val="5D303DA6"/>
    <w:rsid w:val="5D8B2475"/>
    <w:rsid w:val="5D9D0AB2"/>
    <w:rsid w:val="5DA5659C"/>
    <w:rsid w:val="5DB7361F"/>
    <w:rsid w:val="5E501870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5F19E3"/>
    <w:rsid w:val="68910C30"/>
    <w:rsid w:val="69B35665"/>
    <w:rsid w:val="69EC72A7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4961EB"/>
    <w:rsid w:val="758307AE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05356E"/>
    <w:rsid w:val="7EC11C85"/>
    <w:rsid w:val="7F6B4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131</Words>
  <Characters>168</Characters>
  <Lines>0</Lines>
  <Paragraphs>0</Paragraphs>
  <TotalTime>6</TotalTime>
  <ScaleCrop>false</ScaleCrop>
  <LinksUpToDate>false</LinksUpToDate>
  <CharactersWithSpaces>198</CharactersWithSpaces>
  <Application>WPS Office_12.1.0.18372_F1E327BC-269C-435d-A152-05C5408002CA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甜酒</cp:lastModifiedBy>
  <cp:lastPrinted>2020-11-03T00:11:00Z</cp:lastPrinted>
  <dcterms:modified xsi:type="dcterms:W3CDTF">2024-12-06T08:11:09Z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2052-12.1.0.18372</vt:lpwstr>
  </property>
  <property fmtid="{D5CDD505-2E9C-101B-9397-08002B2CF9AE}" pid="3" name="ICV">
    <vt:lpwstr>686413A11B55470BB2B3CD404CFA82D5_13</vt:lpwstr>
  </property>
</Properties>
</file>